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ED73C" w14:textId="175B382D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B5761" w:rsidRPr="002725B8">
        <w:rPr>
          <w:rFonts w:ascii="Corbel" w:hAnsi="Corbel"/>
          <w:bCs/>
          <w:i/>
        </w:rPr>
        <w:t>Załącznik nr 1.5 do Zarządzenia Rektora UR  nr 61/2025</w:t>
      </w:r>
    </w:p>
    <w:p w14:paraId="1D23F3B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7486714" w14:textId="595ADE15" w:rsidR="0085747A" w:rsidRPr="00AA2E0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A93537">
        <w:rPr>
          <w:rFonts w:ascii="Corbel" w:hAnsi="Corbel"/>
          <w:b/>
          <w:bCs/>
          <w:iCs/>
          <w:smallCaps/>
          <w:sz w:val="24"/>
          <w:szCs w:val="24"/>
        </w:rPr>
        <w:t>202</w:t>
      </w:r>
      <w:r w:rsidR="00001A69">
        <w:rPr>
          <w:rFonts w:ascii="Corbel" w:hAnsi="Corbel"/>
          <w:b/>
          <w:bCs/>
          <w:iCs/>
          <w:smallCaps/>
          <w:sz w:val="24"/>
          <w:szCs w:val="24"/>
        </w:rPr>
        <w:t>4</w:t>
      </w:r>
      <w:r w:rsidR="00A93537">
        <w:rPr>
          <w:rFonts w:ascii="Corbel" w:hAnsi="Corbel"/>
          <w:b/>
          <w:bCs/>
          <w:iCs/>
          <w:smallCaps/>
          <w:sz w:val="24"/>
          <w:szCs w:val="24"/>
        </w:rPr>
        <w:t>-202</w:t>
      </w:r>
      <w:r w:rsidR="00001A69">
        <w:rPr>
          <w:rFonts w:ascii="Corbel" w:hAnsi="Corbel"/>
          <w:b/>
          <w:bCs/>
          <w:iCs/>
          <w:smallCaps/>
          <w:sz w:val="24"/>
          <w:szCs w:val="24"/>
        </w:rPr>
        <w:t>6</w:t>
      </w:r>
    </w:p>
    <w:p w14:paraId="4BF5B39F" w14:textId="73C3A92C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001A69">
        <w:rPr>
          <w:rFonts w:ascii="Corbel" w:hAnsi="Corbel"/>
          <w:sz w:val="20"/>
          <w:szCs w:val="20"/>
        </w:rPr>
        <w:t>5</w:t>
      </w:r>
      <w:r w:rsidR="00182C9E">
        <w:rPr>
          <w:rFonts w:ascii="Corbel" w:hAnsi="Corbel"/>
          <w:sz w:val="20"/>
          <w:szCs w:val="20"/>
        </w:rPr>
        <w:t>/202</w:t>
      </w:r>
      <w:r w:rsidR="00001A69">
        <w:rPr>
          <w:rFonts w:ascii="Corbel" w:hAnsi="Corbel"/>
          <w:sz w:val="20"/>
          <w:szCs w:val="20"/>
        </w:rPr>
        <w:t>6</w:t>
      </w:r>
    </w:p>
    <w:p w14:paraId="2BF8C21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13AB25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0613050" w14:textId="77777777" w:rsidTr="00B819C8">
        <w:tc>
          <w:tcPr>
            <w:tcW w:w="2694" w:type="dxa"/>
            <w:vAlign w:val="center"/>
          </w:tcPr>
          <w:p w14:paraId="43D8801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3B7771B" w14:textId="77777777" w:rsidR="0085747A" w:rsidRPr="009C54AE" w:rsidRDefault="000C68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matematyczna</w:t>
            </w:r>
          </w:p>
        </w:tc>
      </w:tr>
      <w:tr w:rsidR="0085747A" w:rsidRPr="009C54AE" w14:paraId="6BB4095E" w14:textId="77777777" w:rsidTr="00462440">
        <w:trPr>
          <w:trHeight w:val="415"/>
        </w:trPr>
        <w:tc>
          <w:tcPr>
            <w:tcW w:w="2694" w:type="dxa"/>
            <w:vAlign w:val="center"/>
          </w:tcPr>
          <w:p w14:paraId="7B8716F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888305D" w14:textId="58CE892F" w:rsidR="0085747A" w:rsidRPr="00AA2E0A" w:rsidRDefault="00714C02" w:rsidP="00462440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714C02">
              <w:rPr>
                <w:rFonts w:ascii="Corbel" w:hAnsi="Corbel"/>
                <w:color w:val="000000"/>
                <w:sz w:val="24"/>
                <w:szCs w:val="24"/>
              </w:rPr>
              <w:t>FiR/II/BiDF/C.5</w:t>
            </w:r>
          </w:p>
        </w:tc>
      </w:tr>
      <w:tr w:rsidR="0085747A" w:rsidRPr="009C54AE" w14:paraId="70A358F5" w14:textId="77777777" w:rsidTr="00B819C8">
        <w:tc>
          <w:tcPr>
            <w:tcW w:w="2694" w:type="dxa"/>
            <w:vAlign w:val="center"/>
          </w:tcPr>
          <w:p w14:paraId="74D8541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A1E8A10" w14:textId="58DE5EC4" w:rsidR="0085747A" w:rsidRPr="009C54AE" w:rsidRDefault="00001A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9C54AE" w14:paraId="7FBF0414" w14:textId="77777777" w:rsidTr="00B819C8">
        <w:tc>
          <w:tcPr>
            <w:tcW w:w="2694" w:type="dxa"/>
            <w:vAlign w:val="center"/>
          </w:tcPr>
          <w:p w14:paraId="4598A45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BE588D5" w14:textId="2CB3FD7E" w:rsidR="0085747A" w:rsidRPr="009C54AE" w:rsidRDefault="00001A69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85747A" w:rsidRPr="009C54AE" w14:paraId="02BFBE40" w14:textId="77777777" w:rsidTr="00B819C8">
        <w:tc>
          <w:tcPr>
            <w:tcW w:w="2694" w:type="dxa"/>
            <w:vAlign w:val="center"/>
          </w:tcPr>
          <w:p w14:paraId="5E0C76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F184FF2" w14:textId="633E9E49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586468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2B74CC4A" w14:textId="77777777" w:rsidTr="00B819C8">
        <w:tc>
          <w:tcPr>
            <w:tcW w:w="2694" w:type="dxa"/>
            <w:vAlign w:val="center"/>
          </w:tcPr>
          <w:p w14:paraId="10F24DB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9CC66B" w14:textId="1EA68E30" w:rsidR="0085747A" w:rsidRPr="009C54AE" w:rsidRDefault="00D24460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85747A" w:rsidRPr="009C54AE" w14:paraId="3DEF0331" w14:textId="77777777" w:rsidTr="00B819C8">
        <w:tc>
          <w:tcPr>
            <w:tcW w:w="2694" w:type="dxa"/>
            <w:vAlign w:val="center"/>
          </w:tcPr>
          <w:p w14:paraId="3ACE0F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E32623A" w14:textId="7590FD4E" w:rsidR="0085747A" w:rsidRPr="009C54AE" w:rsidRDefault="00D244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6C9500E7" w14:textId="77777777" w:rsidTr="00B819C8">
        <w:tc>
          <w:tcPr>
            <w:tcW w:w="2694" w:type="dxa"/>
            <w:vAlign w:val="center"/>
          </w:tcPr>
          <w:p w14:paraId="155A4A8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3E96A04" w14:textId="36D99756" w:rsidR="0085747A" w:rsidRPr="009C54AE" w:rsidRDefault="00D24460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F84253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4C10D5E" w14:textId="77777777" w:rsidTr="00B819C8">
        <w:tc>
          <w:tcPr>
            <w:tcW w:w="2694" w:type="dxa"/>
            <w:vAlign w:val="center"/>
          </w:tcPr>
          <w:p w14:paraId="2B509B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E78A0E3" w14:textId="77777777" w:rsidR="0085747A" w:rsidRPr="009C54AE" w:rsidRDefault="008962A4" w:rsidP="00714C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="00714C02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0DD41C08" w14:textId="77777777" w:rsidTr="00B819C8">
        <w:tc>
          <w:tcPr>
            <w:tcW w:w="2694" w:type="dxa"/>
            <w:vAlign w:val="center"/>
          </w:tcPr>
          <w:p w14:paraId="7D2A8E0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96F223" w14:textId="52098ED7" w:rsidR="0085747A" w:rsidRPr="006B2097" w:rsidRDefault="00D24460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B2097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C41B9B" w:rsidRPr="006B2097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923D7D" w:rsidRPr="009C54AE" w14:paraId="61B4BD50" w14:textId="77777777" w:rsidTr="00B819C8">
        <w:tc>
          <w:tcPr>
            <w:tcW w:w="2694" w:type="dxa"/>
            <w:vAlign w:val="center"/>
          </w:tcPr>
          <w:p w14:paraId="1D44274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A40731" w14:textId="77777777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AEFDCC7" w14:textId="77777777" w:rsidTr="00B819C8">
        <w:tc>
          <w:tcPr>
            <w:tcW w:w="2694" w:type="dxa"/>
            <w:vAlign w:val="center"/>
          </w:tcPr>
          <w:p w14:paraId="6DCF901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ED776A8" w14:textId="082513DE" w:rsidR="0085747A" w:rsidRPr="009C54AE" w:rsidRDefault="008C62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A2E0A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0B0F46">
              <w:rPr>
                <w:rFonts w:ascii="Corbel" w:hAnsi="Corbel"/>
                <w:b w:val="0"/>
                <w:sz w:val="24"/>
                <w:szCs w:val="24"/>
              </w:rPr>
              <w:t>hab. Barbara Fura, prof. UR</w:t>
            </w:r>
          </w:p>
        </w:tc>
      </w:tr>
      <w:tr w:rsidR="0085747A" w:rsidRPr="009C54AE" w14:paraId="1B46160F" w14:textId="77777777" w:rsidTr="00B819C8">
        <w:tc>
          <w:tcPr>
            <w:tcW w:w="2694" w:type="dxa"/>
            <w:vAlign w:val="center"/>
          </w:tcPr>
          <w:p w14:paraId="1EF59E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FD436C5" w14:textId="41863FF7" w:rsidR="0085747A" w:rsidRPr="009C54AE" w:rsidRDefault="008C624D" w:rsidP="00586468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A2E0A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0B0F46">
              <w:rPr>
                <w:rFonts w:ascii="Corbel" w:hAnsi="Corbel"/>
                <w:b w:val="0"/>
                <w:sz w:val="24"/>
                <w:szCs w:val="24"/>
              </w:rPr>
              <w:t>Renata Tłuczek-Pięciak</w:t>
            </w:r>
          </w:p>
        </w:tc>
      </w:tr>
    </w:tbl>
    <w:p w14:paraId="6AC905E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330A355" w14:textId="77777777" w:rsidR="00462440" w:rsidRPr="009C54AE" w:rsidRDefault="00462440" w:rsidP="0046244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BF6C673" w14:textId="77777777" w:rsidR="00462440" w:rsidRPr="009C54AE" w:rsidRDefault="00462440" w:rsidP="0046244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462440" w:rsidRPr="009C54AE" w14:paraId="5BA829F4" w14:textId="77777777" w:rsidTr="00AA618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0A0F" w14:textId="77777777" w:rsidR="00462440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C16CB07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77C79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EF8E2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EE885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F7CE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6A3D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555D0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FA7C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2C6F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5971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62440" w:rsidRPr="009C54AE" w14:paraId="28CFB7E8" w14:textId="77777777" w:rsidTr="00AA618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50AD" w14:textId="7F9B85FA" w:rsidR="00462440" w:rsidRPr="009C54AE" w:rsidRDefault="003519AC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F14A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61B2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E43F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2504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0C61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BDE0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3602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B97A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537C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3CEFC7F" w14:textId="77777777" w:rsidR="00462440" w:rsidRPr="009C54AE" w:rsidRDefault="00462440" w:rsidP="0046244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6B97D55" w14:textId="77777777" w:rsidR="00462440" w:rsidRPr="009C54AE" w:rsidRDefault="00462440" w:rsidP="0046244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50A26FB" w14:textId="77777777" w:rsidR="00462440" w:rsidRDefault="00462440" w:rsidP="0046244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18643D3" w14:textId="77777777" w:rsidR="00462440" w:rsidRPr="009C54AE" w:rsidRDefault="00462440" w:rsidP="0046244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06E4CAED" w14:textId="77777777" w:rsidR="00462440" w:rsidRPr="009C54AE" w:rsidRDefault="00462440" w:rsidP="0046244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2498E56" w14:textId="77777777" w:rsidR="00462440" w:rsidRPr="009C54AE" w:rsidRDefault="00462440" w:rsidP="0046244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AE6417A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6A9CB1" w14:textId="77777777" w:rsidR="00462440" w:rsidRPr="009C54AE" w:rsidRDefault="00462440" w:rsidP="0046244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B0A150F" w14:textId="77777777" w:rsidR="00462440" w:rsidRDefault="00462440" w:rsidP="0046244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94BC32" w14:textId="5A5672FB" w:rsidR="00462440" w:rsidRDefault="00462440" w:rsidP="0046244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oceną </w:t>
      </w:r>
    </w:p>
    <w:p w14:paraId="4F04CA24" w14:textId="77777777" w:rsidR="00462440" w:rsidRDefault="00462440" w:rsidP="0046244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CBAA36" w14:textId="77777777" w:rsidR="00462440" w:rsidRDefault="00462440" w:rsidP="0046244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14D9901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62440" w:rsidRPr="009C54AE" w14:paraId="4F9554DA" w14:textId="77777777" w:rsidTr="00AA6182">
        <w:tc>
          <w:tcPr>
            <w:tcW w:w="9670" w:type="dxa"/>
          </w:tcPr>
          <w:p w14:paraId="48F3AED4" w14:textId="77777777" w:rsidR="00462440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6EF7">
              <w:rPr>
                <w:rFonts w:ascii="Corbel" w:hAnsi="Corbel"/>
                <w:b w:val="0"/>
                <w:smallCaps w:val="0"/>
                <w:szCs w:val="24"/>
              </w:rPr>
              <w:t>Umiejętność interpretacji zjawisk ekonomicznych oraz podstawowych zależności funkcyjnych – podstawowa wiedza ekonomiczna i matematyczna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786D168" w14:textId="77777777" w:rsidR="00462440" w:rsidRPr="00846EF7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60D">
              <w:rPr>
                <w:rFonts w:ascii="Corbel" w:hAnsi="Corbel"/>
                <w:b w:val="0"/>
                <w:smallCaps w:val="0"/>
                <w:szCs w:val="24"/>
              </w:rPr>
              <w:t>Umiejętność analizy problemów ekonomicznych z wykorz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ystaniem narzędzi ilościowych.</w:t>
            </w:r>
          </w:p>
          <w:p w14:paraId="1A1C6D2F" w14:textId="77777777" w:rsidR="00462440" w:rsidRPr="009C54AE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60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Znajomość zagadnień realizowanych w ramach przedmiotów: matematyka, mikroekonomia, makroekonomia oraz statystyka i ekonometria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EE5128D" w14:textId="77777777" w:rsidR="00462440" w:rsidRDefault="00462440" w:rsidP="00462440">
      <w:pPr>
        <w:pStyle w:val="Punktygwne"/>
        <w:spacing w:before="0" w:after="0"/>
        <w:rPr>
          <w:rFonts w:ascii="Corbel" w:hAnsi="Corbel"/>
          <w:szCs w:val="24"/>
        </w:rPr>
      </w:pPr>
    </w:p>
    <w:p w14:paraId="25057F85" w14:textId="77777777" w:rsidR="00462440" w:rsidRPr="00C05F44" w:rsidRDefault="00462440" w:rsidP="0046244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EF9D20E" w14:textId="77777777" w:rsidR="00462440" w:rsidRPr="00C05F44" w:rsidRDefault="00462440" w:rsidP="00462440">
      <w:pPr>
        <w:pStyle w:val="Punktygwne"/>
        <w:spacing w:before="0" w:after="0"/>
        <w:rPr>
          <w:rFonts w:ascii="Corbel" w:hAnsi="Corbel"/>
          <w:szCs w:val="24"/>
        </w:rPr>
      </w:pPr>
    </w:p>
    <w:p w14:paraId="30FC3A87" w14:textId="77777777" w:rsidR="00462440" w:rsidRDefault="00462440" w:rsidP="00462440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75E25E8" w14:textId="77777777" w:rsidR="00462440" w:rsidRDefault="00462440" w:rsidP="0046244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462440" w:rsidRPr="00AF4A52" w14:paraId="12CA7B62" w14:textId="77777777" w:rsidTr="00AA6182">
        <w:tc>
          <w:tcPr>
            <w:tcW w:w="675" w:type="dxa"/>
            <w:vAlign w:val="center"/>
          </w:tcPr>
          <w:p w14:paraId="51E11F74" w14:textId="77777777" w:rsidR="00462440" w:rsidRPr="00846EF7" w:rsidRDefault="00462440" w:rsidP="00AA6182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44808DBE" w14:textId="77777777" w:rsidR="00462440" w:rsidRPr="00846EF7" w:rsidRDefault="00462440" w:rsidP="00AA6182">
            <w:pPr>
              <w:spacing w:after="0"/>
              <w:ind w:right="-156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A7AF1">
              <w:rPr>
                <w:rFonts w:ascii="Corbel" w:hAnsi="Corbel"/>
                <w:sz w:val="24"/>
                <w:szCs w:val="24"/>
              </w:rPr>
              <w:t xml:space="preserve">ozszerzenie oraz ugruntowanie podstawowej wiedzy z mikroekonomii oraz makroekonomii metodologią współczesnej matematyki. </w:t>
            </w:r>
            <w:r w:rsidRPr="0082195C">
              <w:rPr>
                <w:rFonts w:ascii="Corbel" w:hAnsi="Corbel"/>
                <w:sz w:val="24"/>
                <w:szCs w:val="24"/>
              </w:rPr>
              <w:t>Nabycie umiejętności formułowania problemów ekonomicznych w ujęciu aksjomatyki matematycznej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2195C">
              <w:rPr>
                <w:rFonts w:ascii="Corbel" w:hAnsi="Corbel"/>
                <w:sz w:val="24"/>
                <w:szCs w:val="24"/>
              </w:rPr>
              <w:t>i ich rozwiązywania.</w:t>
            </w:r>
          </w:p>
        </w:tc>
      </w:tr>
      <w:tr w:rsidR="00462440" w:rsidRPr="00AF4A52" w14:paraId="3EF8B262" w14:textId="77777777" w:rsidTr="00AA6182">
        <w:tc>
          <w:tcPr>
            <w:tcW w:w="675" w:type="dxa"/>
            <w:vAlign w:val="center"/>
          </w:tcPr>
          <w:p w14:paraId="7CEC0B68" w14:textId="77777777" w:rsidR="00462440" w:rsidRPr="00846EF7" w:rsidRDefault="00462440" w:rsidP="00AA6182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067E8674" w14:textId="77777777" w:rsidR="00462440" w:rsidRPr="00846EF7" w:rsidRDefault="00462440" w:rsidP="00AA6182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2195C">
              <w:rPr>
                <w:rFonts w:ascii="Corbel" w:hAnsi="Corbel"/>
                <w:sz w:val="24"/>
                <w:szCs w:val="24"/>
              </w:rPr>
              <w:t>Wykształcenie umiejętności rozumienia współzależności opisywanych za pomocą kwantyfikowalnych zmiennych mikro- i makroekonomicznych.</w:t>
            </w:r>
            <w:r>
              <w:rPr>
                <w:rFonts w:ascii="Corbel" w:hAnsi="Corbel"/>
                <w:sz w:val="24"/>
                <w:szCs w:val="24"/>
              </w:rPr>
              <w:t xml:space="preserve"> K</w:t>
            </w:r>
            <w:r w:rsidRPr="0082195C">
              <w:rPr>
                <w:rFonts w:ascii="Corbel" w:hAnsi="Corbel"/>
                <w:sz w:val="24"/>
                <w:szCs w:val="24"/>
              </w:rPr>
              <w:t>ształtowanie umiejętności doboru narzędzi matematycznych do analizy modeli ekonomicznych, kształtowanie umiejętności precyzyjnego formułowania rozwiązań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62440" w:rsidRPr="00AF4A52" w14:paraId="16866F0D" w14:textId="77777777" w:rsidTr="00AA6182">
        <w:tc>
          <w:tcPr>
            <w:tcW w:w="675" w:type="dxa"/>
            <w:vAlign w:val="center"/>
          </w:tcPr>
          <w:p w14:paraId="65E033D0" w14:textId="77777777" w:rsidR="00462440" w:rsidRPr="00846EF7" w:rsidRDefault="00462440" w:rsidP="00AA6182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6530A713" w14:textId="77777777" w:rsidR="00462440" w:rsidRPr="00846EF7" w:rsidRDefault="00462440" w:rsidP="00AA6182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Pr="0082195C">
              <w:rPr>
                <w:rFonts w:ascii="Corbel" w:hAnsi="Corbel"/>
                <w:sz w:val="24"/>
                <w:szCs w:val="24"/>
              </w:rPr>
              <w:t>ształtowanie umie</w:t>
            </w:r>
            <w:r>
              <w:rPr>
                <w:rFonts w:ascii="Corbel" w:hAnsi="Corbel"/>
                <w:sz w:val="24"/>
                <w:szCs w:val="24"/>
              </w:rPr>
              <w:t>jętności myślenia analitycznego oraz k</w:t>
            </w:r>
            <w:r w:rsidRPr="0082195C">
              <w:rPr>
                <w:rFonts w:ascii="Corbel" w:hAnsi="Corbel"/>
                <w:sz w:val="24"/>
                <w:szCs w:val="24"/>
              </w:rPr>
              <w:t>ształtowanie umiejętności myślenia krytycznego.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3E5F15D2" w14:textId="77777777" w:rsidR="00462440" w:rsidRDefault="00462440" w:rsidP="0046244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60D4F9CC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57FDF26" w14:textId="77777777" w:rsidR="00462440" w:rsidRPr="009C54AE" w:rsidRDefault="00462440" w:rsidP="0046244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75A09F0D" w14:textId="77777777" w:rsidR="00462440" w:rsidRDefault="00462440" w:rsidP="0046244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8"/>
        <w:gridCol w:w="5970"/>
        <w:gridCol w:w="1862"/>
      </w:tblGrid>
      <w:tr w:rsidR="00462440" w:rsidRPr="00AF4A52" w14:paraId="77AEBC78" w14:textId="77777777" w:rsidTr="00AA6182">
        <w:tc>
          <w:tcPr>
            <w:tcW w:w="1688" w:type="dxa"/>
          </w:tcPr>
          <w:p w14:paraId="2E02A54B" w14:textId="77777777" w:rsidR="00462440" w:rsidRPr="00FC1A51" w:rsidRDefault="00462440" w:rsidP="00AA618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 (efekt kształcenia)</w:t>
            </w:r>
          </w:p>
          <w:p w14:paraId="368BF38E" w14:textId="77777777" w:rsidR="00462440" w:rsidRPr="00FC1A51" w:rsidRDefault="00462440" w:rsidP="00AA618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</w:p>
        </w:tc>
        <w:tc>
          <w:tcPr>
            <w:tcW w:w="5970" w:type="dxa"/>
          </w:tcPr>
          <w:p w14:paraId="320B691A" w14:textId="77777777" w:rsidR="00462440" w:rsidRPr="00FC1A51" w:rsidRDefault="00462440" w:rsidP="00AA618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Treść efektu kształcenia zdefiniowanego dla przedmiotu (modułu)</w:t>
            </w:r>
          </w:p>
        </w:tc>
        <w:tc>
          <w:tcPr>
            <w:tcW w:w="1862" w:type="dxa"/>
          </w:tcPr>
          <w:p w14:paraId="7ACBCE1A" w14:textId="77777777" w:rsidR="00462440" w:rsidRPr="00FC1A51" w:rsidRDefault="00462440" w:rsidP="00AA618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Odniesienie do efektów  kierunkowych (KEK)</w:t>
            </w:r>
          </w:p>
        </w:tc>
      </w:tr>
      <w:tr w:rsidR="00462440" w:rsidRPr="00AF4A52" w14:paraId="7AE9DA56" w14:textId="77777777" w:rsidTr="00AA6182">
        <w:tc>
          <w:tcPr>
            <w:tcW w:w="1688" w:type="dxa"/>
          </w:tcPr>
          <w:p w14:paraId="05813FB5" w14:textId="77777777" w:rsidR="00462440" w:rsidRPr="00FC1A51" w:rsidRDefault="00462440" w:rsidP="00AA6182">
            <w:pPr>
              <w:pStyle w:val="Punktygwne"/>
              <w:spacing w:before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EK_01</w:t>
            </w:r>
          </w:p>
        </w:tc>
        <w:tc>
          <w:tcPr>
            <w:tcW w:w="5970" w:type="dxa"/>
          </w:tcPr>
          <w:p w14:paraId="4A75BCD3" w14:textId="77777777" w:rsidR="00462440" w:rsidRPr="00FC1A51" w:rsidRDefault="00462440" w:rsidP="00AA6182">
            <w:pPr>
              <w:spacing w:after="6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Wskazuje istotne związki nauk ekonomicznych z naukami matematycznymi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Rozpoznaje koncepcje teorii ekonomii formułowane w języku matematyki w odniesieniu do zjawisk mikroekonomicznych i makroekonomicznych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oraz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współzależności pomiędzy zjawiskami makroekonomicznymi i finansowymi.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Pogłębia wiedzę na temat zaawansowanych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metod analizy i modelowania procesów gospodarczych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2" w:type="dxa"/>
          </w:tcPr>
          <w:p w14:paraId="21D9BBBA" w14:textId="77777777" w:rsidR="00462440" w:rsidRPr="00135354" w:rsidRDefault="00462440" w:rsidP="00AA6182">
            <w:pPr>
              <w:spacing w:after="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</w:p>
          <w:p w14:paraId="39039694" w14:textId="77777777" w:rsidR="00462440" w:rsidRDefault="00462440" w:rsidP="00AA6182">
            <w:pPr>
              <w:spacing w:after="6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K_W09</w:t>
            </w:r>
          </w:p>
          <w:p w14:paraId="59B47498" w14:textId="77777777" w:rsidR="00462440" w:rsidRPr="00FC1A51" w:rsidRDefault="00462440" w:rsidP="00AA6182">
            <w:pPr>
              <w:spacing w:after="6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462440" w:rsidRPr="00AF4A52" w14:paraId="0D21A185" w14:textId="77777777" w:rsidTr="00AA6182">
        <w:tc>
          <w:tcPr>
            <w:tcW w:w="1688" w:type="dxa"/>
          </w:tcPr>
          <w:p w14:paraId="7869FD64" w14:textId="77777777" w:rsidR="00462440" w:rsidRPr="00FC1A51" w:rsidRDefault="00462440" w:rsidP="00AA6182">
            <w:pPr>
              <w:pStyle w:val="Punktygwne"/>
              <w:spacing w:before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EK_02</w:t>
            </w:r>
          </w:p>
        </w:tc>
        <w:tc>
          <w:tcPr>
            <w:tcW w:w="5970" w:type="dxa"/>
          </w:tcPr>
          <w:p w14:paraId="152AD1C1" w14:textId="77777777" w:rsidR="00462440" w:rsidRPr="00FC1A51" w:rsidRDefault="00462440" w:rsidP="00AA6182">
            <w:pPr>
              <w:spacing w:after="6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przedstawić problemy ekonomiczne w języku matematy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ki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i znaleźć ich rozwiązania.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nalizuje zjawiska i procesy zachodzące w gospodarce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i </w:t>
            </w: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determinujące sytuację ekonomiczno-finansową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przedsiębiorstwa </w:t>
            </w: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oraz określa ich skutki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ykorzystuj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e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do przedstawienia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występujących współzależności skwantyfikowane zmienne mikro- i  makroekonomiczne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2" w:type="dxa"/>
          </w:tcPr>
          <w:p w14:paraId="26BD864C" w14:textId="77777777" w:rsidR="00462440" w:rsidRPr="00135354" w:rsidRDefault="00462440" w:rsidP="00AA6182">
            <w:pPr>
              <w:spacing w:after="6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K_U0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</w:p>
          <w:p w14:paraId="4FD5D964" w14:textId="77777777" w:rsidR="00462440" w:rsidRPr="00135354" w:rsidRDefault="00462440" w:rsidP="00AA6182">
            <w:pPr>
              <w:spacing w:after="6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K_U02</w:t>
            </w:r>
          </w:p>
          <w:p w14:paraId="5A01AB9E" w14:textId="77777777" w:rsidR="00462440" w:rsidRPr="00FC1A51" w:rsidRDefault="00462440" w:rsidP="00AA6182">
            <w:pPr>
              <w:spacing w:after="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462440" w:rsidRPr="00AF4A52" w14:paraId="64E3305F" w14:textId="77777777" w:rsidTr="00AA6182">
        <w:tc>
          <w:tcPr>
            <w:tcW w:w="1688" w:type="dxa"/>
          </w:tcPr>
          <w:p w14:paraId="5E3E2BFA" w14:textId="77777777" w:rsidR="00462440" w:rsidRPr="00FC1A51" w:rsidRDefault="00462440" w:rsidP="00AA618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EK_03</w:t>
            </w:r>
          </w:p>
        </w:tc>
        <w:tc>
          <w:tcPr>
            <w:tcW w:w="5970" w:type="dxa"/>
          </w:tcPr>
          <w:p w14:paraId="122A0CA9" w14:textId="77777777" w:rsidR="00462440" w:rsidRPr="00FC1A51" w:rsidRDefault="00462440" w:rsidP="00AA618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Rozumie potrzebę ciągłego doskonalenia własnych umiejętności i poszerzania wiedzy.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Przejawia postawę do samodzielnych działań w uczeniu się i organizacji pracy własnej w zakresie wykorzystania metod matematycznych do analiz ekonomicznych.</w:t>
            </w:r>
          </w:p>
        </w:tc>
        <w:tc>
          <w:tcPr>
            <w:tcW w:w="1862" w:type="dxa"/>
          </w:tcPr>
          <w:p w14:paraId="72346604" w14:textId="77777777" w:rsidR="00462440" w:rsidRPr="00135354" w:rsidRDefault="00462440" w:rsidP="00AA6182">
            <w:pPr>
              <w:spacing w:after="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</w:t>
            </w:r>
          </w:p>
          <w:p w14:paraId="5F3A9140" w14:textId="77777777" w:rsidR="00462440" w:rsidRPr="00135354" w:rsidRDefault="00462440" w:rsidP="00AA6182">
            <w:pPr>
              <w:spacing w:after="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</w:tbl>
    <w:p w14:paraId="7AC38A78" w14:textId="77777777" w:rsidR="00462440" w:rsidRPr="009C54AE" w:rsidRDefault="00462440" w:rsidP="0046244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3AA41541" w14:textId="77777777" w:rsidR="00462440" w:rsidRPr="009C54AE" w:rsidRDefault="00462440" w:rsidP="0046244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3D03B99" w14:textId="77777777" w:rsidR="00462440" w:rsidRDefault="00462440" w:rsidP="0046244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A3647">
        <w:rPr>
          <w:rFonts w:ascii="Corbel" w:hAnsi="Corbel"/>
          <w:sz w:val="24"/>
          <w:szCs w:val="24"/>
        </w:rPr>
        <w:lastRenderedPageBreak/>
        <w:t>Problematyka ćwiczeń audytoryjnych</w:t>
      </w:r>
    </w:p>
    <w:p w14:paraId="268B4662" w14:textId="77777777" w:rsidR="00462440" w:rsidRPr="00963AC6" w:rsidRDefault="00462440" w:rsidP="0046244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62440" w:rsidRPr="00C332A8" w14:paraId="577A1E61" w14:textId="77777777" w:rsidTr="00AA6182">
        <w:tc>
          <w:tcPr>
            <w:tcW w:w="9639" w:type="dxa"/>
          </w:tcPr>
          <w:p w14:paraId="4817E35C" w14:textId="77777777" w:rsidR="00462440" w:rsidRPr="00C332A8" w:rsidRDefault="00462440" w:rsidP="00AA618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24460" w:rsidRPr="000A093D" w14:paraId="42346277" w14:textId="77777777" w:rsidTr="00AA6182">
        <w:tc>
          <w:tcPr>
            <w:tcW w:w="9639" w:type="dxa"/>
          </w:tcPr>
          <w:p w14:paraId="02EC66E7" w14:textId="7D214D3C" w:rsidR="00D24460" w:rsidRPr="000A093D" w:rsidRDefault="00D24460" w:rsidP="00D244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Teoria popytu: preferencje konsumenta, zbiór budżetowy i powierzchnia budżetowa, funkcja użyteczności, zjawisko niedosytu, pierwsze i drugie prawo Gossena, funkcja popytu, pośrednia funkcja użyteczności, zadanie konsumenta, wyznaczanie ekstremum warunkowego metodą mnożników Lagrange’a, interpretacja pochodnych funkcji użyteczności.</w:t>
            </w:r>
          </w:p>
        </w:tc>
      </w:tr>
      <w:tr w:rsidR="00D24460" w:rsidRPr="00C332A8" w14:paraId="4A0310B2" w14:textId="77777777" w:rsidTr="00AA6182">
        <w:tc>
          <w:tcPr>
            <w:tcW w:w="9639" w:type="dxa"/>
          </w:tcPr>
          <w:p w14:paraId="6EB25210" w14:textId="019CDFB3" w:rsidR="00D24460" w:rsidRPr="00C332A8" w:rsidRDefault="00D24460" w:rsidP="00D24460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Model równowagi Arrowa-Hurwicza: funkcja nadmiernego popytu, funkcja nadmiernej podaży, stan równowagi, wektor cen równowagi rynkowej. </w:t>
            </w:r>
          </w:p>
        </w:tc>
      </w:tr>
      <w:tr w:rsidR="00D24460" w:rsidRPr="00C332A8" w14:paraId="24CE2D97" w14:textId="77777777" w:rsidTr="00AA6182">
        <w:tc>
          <w:tcPr>
            <w:tcW w:w="9639" w:type="dxa"/>
          </w:tcPr>
          <w:p w14:paraId="72A45141" w14:textId="7A3E94E4" w:rsidR="00D24460" w:rsidRPr="00C332A8" w:rsidRDefault="00D24460" w:rsidP="00D24460">
            <w:pPr>
              <w:pStyle w:val="Punktygwne"/>
              <w:spacing w:before="0" w:after="0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Teoria produkcji: funkcja produkcji (funkcja liniowa, funkcja Cobba-Douglasa, funkcja CES), krańcowa produktywność wybranego czynnika produkcji, elastyczność produkcji względem wybranego czynnika, krańcowa stopa substytucji, elastyczność substytucji. </w:t>
            </w:r>
          </w:p>
        </w:tc>
      </w:tr>
      <w:tr w:rsidR="00D24460" w:rsidRPr="00C332A8" w14:paraId="686CC5ED" w14:textId="77777777" w:rsidTr="00AA6182">
        <w:tc>
          <w:tcPr>
            <w:tcW w:w="9639" w:type="dxa"/>
          </w:tcPr>
          <w:p w14:paraId="14B7C0D1" w14:textId="4DE2D7E1" w:rsidR="00D24460" w:rsidRPr="00C332A8" w:rsidRDefault="00D24460" w:rsidP="00D244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Teoria przedsiębiorstwa: przedsiębiorstwo w warunkach konkurencji doskonałej (strategia długookresowa, strategia krótkookresowa), przedsiębiorstwo w warunkach monopolu, funkcja popytu na czynniki produkcji, funkcja warunkowego popytu na czynniki produkcji, funkcja kosztów przedsiębiorstwa, funkcja podaży produktu.</w:t>
            </w:r>
          </w:p>
        </w:tc>
      </w:tr>
    </w:tbl>
    <w:p w14:paraId="5B53CC72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D70DA7" w14:textId="77777777" w:rsidR="00462440" w:rsidRPr="009C54AE" w:rsidRDefault="00462440" w:rsidP="0046244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D338A26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479C69" w14:textId="4185EA2A" w:rsidR="00462440" w:rsidRPr="00C66C7D" w:rsidRDefault="00462440" w:rsidP="0046244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66C7D">
        <w:rPr>
          <w:rFonts w:ascii="Corbel" w:hAnsi="Corbel"/>
          <w:b w:val="0"/>
          <w:smallCaps w:val="0"/>
          <w:szCs w:val="24"/>
        </w:rPr>
        <w:t>Ćwiczenia: rozwiązywanie zadań/</w:t>
      </w:r>
      <w:r w:rsidRPr="006C04F8">
        <w:rPr>
          <w:rFonts w:ascii="Corbel" w:hAnsi="Corbel"/>
          <w:b w:val="0"/>
          <w:smallCaps w:val="0"/>
          <w:szCs w:val="24"/>
        </w:rPr>
        <w:t>przykładowych problemów z wykorzystaniem narzędzi matematycznych, dyskusja. Praca własna</w:t>
      </w:r>
      <w:r>
        <w:rPr>
          <w:rFonts w:ascii="Corbel" w:hAnsi="Corbel"/>
          <w:b w:val="0"/>
          <w:smallCaps w:val="0"/>
          <w:szCs w:val="24"/>
        </w:rPr>
        <w:t>,</w:t>
      </w:r>
      <w:r w:rsidRPr="006C04F8">
        <w:rPr>
          <w:rFonts w:ascii="Corbel" w:hAnsi="Corbel"/>
          <w:b w:val="0"/>
          <w:smallCaps w:val="0"/>
          <w:szCs w:val="24"/>
        </w:rPr>
        <w:t xml:space="preserve"> indywidualna i zespołowa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2F48425C" w14:textId="77777777" w:rsidR="00462440" w:rsidRDefault="00462440" w:rsidP="0046244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269194" w14:textId="77777777" w:rsidR="00462440" w:rsidRPr="009C54AE" w:rsidRDefault="00462440" w:rsidP="0046244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1CAB7930" w14:textId="77777777" w:rsidR="00462440" w:rsidRPr="009C54AE" w:rsidRDefault="00462440" w:rsidP="0046244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54F689" w14:textId="77777777" w:rsidR="00462440" w:rsidRPr="009C54AE" w:rsidRDefault="00462440" w:rsidP="0046244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B82DD48" w14:textId="77777777" w:rsidR="00462440" w:rsidRDefault="00462440" w:rsidP="004624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670"/>
        <w:gridCol w:w="2126"/>
      </w:tblGrid>
      <w:tr w:rsidR="00462440" w:rsidRPr="009C54AE" w14:paraId="566A9EF5" w14:textId="77777777" w:rsidTr="00AA6182">
        <w:tc>
          <w:tcPr>
            <w:tcW w:w="1843" w:type="dxa"/>
            <w:vAlign w:val="center"/>
          </w:tcPr>
          <w:p w14:paraId="766FE234" w14:textId="77777777" w:rsidR="00462440" w:rsidRPr="009C54AE" w:rsidRDefault="00462440" w:rsidP="00AA6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3D45D6EF" w14:textId="77777777" w:rsidR="00462440" w:rsidRPr="009C54AE" w:rsidRDefault="00462440" w:rsidP="00AA6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3B5353FC" w14:textId="77777777" w:rsidR="00462440" w:rsidRPr="009C54AE" w:rsidRDefault="00462440" w:rsidP="00AA6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6C9B721" w14:textId="77777777" w:rsidR="00462440" w:rsidRPr="009C54AE" w:rsidRDefault="00462440" w:rsidP="00AA6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3831288" w14:textId="77777777" w:rsidR="00462440" w:rsidRPr="009C54AE" w:rsidRDefault="00462440" w:rsidP="00AA6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62440" w:rsidRPr="009C54AE" w14:paraId="172DCA94" w14:textId="77777777" w:rsidTr="00AA6182">
        <w:tc>
          <w:tcPr>
            <w:tcW w:w="1843" w:type="dxa"/>
          </w:tcPr>
          <w:p w14:paraId="5360F5A5" w14:textId="77777777" w:rsidR="00462440" w:rsidRPr="009C54AE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</w:tcPr>
          <w:p w14:paraId="49BC9036" w14:textId="77777777" w:rsidR="00462440" w:rsidRPr="00603281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 pisemny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</w:p>
        </w:tc>
        <w:tc>
          <w:tcPr>
            <w:tcW w:w="2126" w:type="dxa"/>
          </w:tcPr>
          <w:p w14:paraId="61F53637" w14:textId="77777777" w:rsidR="00462440" w:rsidRPr="00603281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462440" w:rsidRPr="009C54AE" w14:paraId="7016465A" w14:textId="77777777" w:rsidTr="00AA6182">
        <w:tc>
          <w:tcPr>
            <w:tcW w:w="1843" w:type="dxa"/>
          </w:tcPr>
          <w:p w14:paraId="52C14723" w14:textId="77777777" w:rsidR="00462440" w:rsidRPr="009C54AE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670" w:type="dxa"/>
          </w:tcPr>
          <w:p w14:paraId="5BD2EC78" w14:textId="77777777" w:rsidR="00462440" w:rsidRPr="00603281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 pisemny</w:t>
            </w:r>
          </w:p>
        </w:tc>
        <w:tc>
          <w:tcPr>
            <w:tcW w:w="2126" w:type="dxa"/>
          </w:tcPr>
          <w:p w14:paraId="45C6A0DE" w14:textId="77777777" w:rsidR="00462440" w:rsidRPr="00603281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462440" w:rsidRPr="009C54AE" w14:paraId="02005D63" w14:textId="77777777" w:rsidTr="00AA6182">
        <w:tc>
          <w:tcPr>
            <w:tcW w:w="1843" w:type="dxa"/>
          </w:tcPr>
          <w:p w14:paraId="2195E581" w14:textId="77777777" w:rsidR="00462440" w:rsidRPr="009C54AE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670" w:type="dxa"/>
          </w:tcPr>
          <w:p w14:paraId="0E92549E" w14:textId="77777777" w:rsidR="00462440" w:rsidRPr="00603281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indywidualna i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grupowa,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EC4E134" w14:textId="77777777" w:rsidR="00462440" w:rsidRPr="00603281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630B5C1B" w14:textId="77777777" w:rsidR="00462440" w:rsidRPr="009C54AE" w:rsidRDefault="00462440" w:rsidP="0046244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45D95A0B" w14:textId="77777777" w:rsidR="00462440" w:rsidRPr="009C54AE" w:rsidRDefault="00462440" w:rsidP="0046244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62440" w:rsidRPr="009C54AE" w14:paraId="6F572F08" w14:textId="77777777" w:rsidTr="00AA6182">
        <w:tc>
          <w:tcPr>
            <w:tcW w:w="9670" w:type="dxa"/>
          </w:tcPr>
          <w:p w14:paraId="3E60277F" w14:textId="77777777" w:rsidR="00462440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09D80244" w14:textId="77777777" w:rsidR="00462440" w:rsidRPr="00FE1386" w:rsidRDefault="00462440" w:rsidP="00AA6182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138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pisemne </w:t>
            </w:r>
            <w:r w:rsidRPr="00FE1386">
              <w:rPr>
                <w:rFonts w:ascii="Corbel" w:hAnsi="Corbel"/>
                <w:sz w:val="24"/>
                <w:szCs w:val="24"/>
              </w:rPr>
              <w:t>kolokwi</w:t>
            </w:r>
            <w:r>
              <w:rPr>
                <w:rFonts w:ascii="Corbel" w:hAnsi="Corbel"/>
                <w:sz w:val="24"/>
                <w:szCs w:val="24"/>
              </w:rPr>
              <w:t>um/test</w:t>
            </w:r>
          </w:p>
          <w:p w14:paraId="3EDB96FC" w14:textId="77777777" w:rsidR="00462440" w:rsidRPr="000A3003" w:rsidRDefault="00462440" w:rsidP="00AA6182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A3003">
              <w:rPr>
                <w:rFonts w:ascii="Corbel" w:hAnsi="Corbel"/>
                <w:sz w:val="24"/>
                <w:szCs w:val="24"/>
              </w:rPr>
              <w:t>dodatkowo aktywność na zajęciach.</w:t>
            </w:r>
          </w:p>
          <w:p w14:paraId="093C28CD" w14:textId="77777777" w:rsidR="00462440" w:rsidRPr="00781B4B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Liczba punktów uzyskanych z kolok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wium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 jest przeliczana na ocenę końcową według schematu: </w:t>
            </w:r>
          </w:p>
          <w:p w14:paraId="63F5FF7C" w14:textId="77777777" w:rsidR="00462440" w:rsidRPr="008877FC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90-100% bdb; 80-89% db plus; 70-79% db; 60-69% dst plus; 5</w:t>
            </w:r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1</w:t>
            </w: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-59% dst; 0-</w:t>
            </w:r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50</w:t>
            </w: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% ndst</w:t>
            </w:r>
          </w:p>
        </w:tc>
      </w:tr>
    </w:tbl>
    <w:p w14:paraId="7EB430D3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C216A5" w14:textId="77777777" w:rsidR="00462440" w:rsidRPr="009C54AE" w:rsidRDefault="00462440" w:rsidP="0046244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DEBABDA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462440" w:rsidRPr="009C54AE" w14:paraId="09461AD0" w14:textId="77777777" w:rsidTr="00AA6182">
        <w:tc>
          <w:tcPr>
            <w:tcW w:w="4962" w:type="dxa"/>
            <w:vAlign w:val="center"/>
          </w:tcPr>
          <w:p w14:paraId="052CCA54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25A9D02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462440" w:rsidRPr="009C54AE" w14:paraId="48A5A944" w14:textId="77777777" w:rsidTr="00AA6182">
        <w:tc>
          <w:tcPr>
            <w:tcW w:w="4962" w:type="dxa"/>
          </w:tcPr>
          <w:p w14:paraId="617F632B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F0C5F01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462440" w:rsidRPr="009C54AE" w14:paraId="123607CE" w14:textId="77777777" w:rsidTr="00AA6182">
        <w:tc>
          <w:tcPr>
            <w:tcW w:w="4962" w:type="dxa"/>
          </w:tcPr>
          <w:p w14:paraId="165B71F1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D2EF507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D7AFC84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462440" w:rsidRPr="009C54AE" w14:paraId="3F30E1C3" w14:textId="77777777" w:rsidTr="00AA6182">
        <w:tc>
          <w:tcPr>
            <w:tcW w:w="4962" w:type="dxa"/>
          </w:tcPr>
          <w:p w14:paraId="3DD637FD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>
              <w:rPr>
                <w:rFonts w:ascii="Corbel" w:hAnsi="Corbel"/>
                <w:sz w:val="24"/>
                <w:szCs w:val="24"/>
              </w:rPr>
              <w:t xml:space="preserve">  przygotowanie się do kolokwium/testu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)</w:t>
            </w:r>
          </w:p>
        </w:tc>
        <w:tc>
          <w:tcPr>
            <w:tcW w:w="4677" w:type="dxa"/>
          </w:tcPr>
          <w:p w14:paraId="5E2EA9B1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37</w:t>
            </w:r>
          </w:p>
        </w:tc>
      </w:tr>
      <w:tr w:rsidR="00462440" w:rsidRPr="009C54AE" w14:paraId="44B0E2C3" w14:textId="77777777" w:rsidTr="00AA6182">
        <w:tc>
          <w:tcPr>
            <w:tcW w:w="4962" w:type="dxa"/>
          </w:tcPr>
          <w:p w14:paraId="5151D659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B98EC5F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462440" w:rsidRPr="009C54AE" w14:paraId="3C6E43C4" w14:textId="77777777" w:rsidTr="00AA6182">
        <w:tc>
          <w:tcPr>
            <w:tcW w:w="4962" w:type="dxa"/>
          </w:tcPr>
          <w:p w14:paraId="50F81C0B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958BD98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D2A7DFB" w14:textId="77777777" w:rsidR="00462440" w:rsidRPr="009C54AE" w:rsidRDefault="00462440" w:rsidP="0046244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23006D7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8314EF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AC702D1" w14:textId="77777777" w:rsidR="00462440" w:rsidRPr="009C54AE" w:rsidRDefault="00462440" w:rsidP="0046244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462440" w:rsidRPr="009C54AE" w14:paraId="2BD2FB77" w14:textId="77777777" w:rsidTr="00AA6182">
        <w:trPr>
          <w:trHeight w:val="397"/>
        </w:trPr>
        <w:tc>
          <w:tcPr>
            <w:tcW w:w="2359" w:type="pct"/>
          </w:tcPr>
          <w:p w14:paraId="1FC3FEA5" w14:textId="77777777" w:rsidR="00462440" w:rsidRPr="009C54AE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D0CB6F0" w14:textId="12D4C7A4" w:rsidR="00462440" w:rsidRPr="009C54AE" w:rsidRDefault="00154D44" w:rsidP="00154D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54D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462440" w:rsidRPr="009C54AE" w14:paraId="764A6065" w14:textId="77777777" w:rsidTr="00AA6182">
        <w:trPr>
          <w:trHeight w:val="397"/>
        </w:trPr>
        <w:tc>
          <w:tcPr>
            <w:tcW w:w="2359" w:type="pct"/>
          </w:tcPr>
          <w:p w14:paraId="5805DBBF" w14:textId="77777777" w:rsidR="00462440" w:rsidRPr="009C54AE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3CC0E38" w14:textId="21E27BC7" w:rsidR="00462440" w:rsidRPr="009C54AE" w:rsidRDefault="00154D44" w:rsidP="00154D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54D4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E60EBD1" w14:textId="77777777" w:rsidR="00462440" w:rsidRPr="009C54AE" w:rsidRDefault="00462440" w:rsidP="0046244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4384C6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44495D39" w14:textId="77777777" w:rsidR="00462440" w:rsidRDefault="00462440" w:rsidP="0046244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62440" w14:paraId="260E73F2" w14:textId="77777777" w:rsidTr="00AA6182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1D83" w14:textId="77777777" w:rsidR="00462440" w:rsidRDefault="00462440" w:rsidP="00AA61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469B0135" w14:textId="77777777" w:rsidR="00462440" w:rsidRDefault="00462440" w:rsidP="00AA618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Górka J., Orzeszko. W., Wata M., Ekonomia matematyczna. Materiały do ćwiczeń, Wydawnictwo C.H. Beck, Warszawa 2009.</w:t>
            </w:r>
          </w:p>
          <w:p w14:paraId="438A2732" w14:textId="77777777" w:rsidR="00462440" w:rsidRPr="009F1757" w:rsidRDefault="00462440" w:rsidP="00AA618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Acedański J., Hadaś-Dyduch M., Szkutnik W., Popyt-podaż-równowaga: wybrane zagadnienia z ekonomii matematycznej dla studentów studiów ekonomicznych, Wydawnictwo Uniwersytetu Ekonomicznego, Katowice 2020.</w:t>
            </w:r>
          </w:p>
        </w:tc>
      </w:tr>
      <w:tr w:rsidR="00462440" w14:paraId="346370BD" w14:textId="77777777" w:rsidTr="00AA6182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1040" w14:textId="4CF35C29" w:rsidR="002353EC" w:rsidRPr="002353EC" w:rsidRDefault="002353EC" w:rsidP="002353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1B6701A3" w14:textId="77777777" w:rsidR="00462440" w:rsidRDefault="00462440" w:rsidP="00AA6182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Blajer-Gołębiewska A. (i inni), Ekonomia matematyczna w zadaniach, Wydawnictwo Uniwersytetu Gdańskiego, Gdańsk 2009.</w:t>
            </w:r>
          </w:p>
          <w:p w14:paraId="59B699DD" w14:textId="77777777" w:rsidR="00462440" w:rsidRPr="00C70AD4" w:rsidRDefault="00462440" w:rsidP="00AA6182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457"/>
              <w:rPr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Kanas S., Podstawy ekonomii matematycznej, PWN, Warszawa 2011.</w:t>
            </w:r>
          </w:p>
          <w:p w14:paraId="4D399058" w14:textId="77777777" w:rsidR="00462440" w:rsidRPr="00C70AD4" w:rsidRDefault="00462440" w:rsidP="00AA6182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457"/>
              <w:rPr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Fura B., Fura M., Optimization of consumer preferences – an example, „Didactics of Mathematics” 2015, 12(16), 61–68. </w:t>
            </w:r>
          </w:p>
        </w:tc>
      </w:tr>
    </w:tbl>
    <w:p w14:paraId="65E8C44C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BF75F2" w14:textId="77777777" w:rsidR="00462440" w:rsidRPr="009C54AE" w:rsidRDefault="00462440" w:rsidP="0046244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1C92B1" w14:textId="77777777" w:rsidR="00462440" w:rsidRPr="009C54AE" w:rsidRDefault="00462440" w:rsidP="0046244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6BCC62B" w14:textId="29091E88" w:rsidR="0085747A" w:rsidRPr="009C54AE" w:rsidRDefault="0085747A" w:rsidP="00462440">
      <w:pPr>
        <w:pStyle w:val="Punktygwne"/>
        <w:spacing w:before="0" w:after="0"/>
        <w:rPr>
          <w:rFonts w:ascii="Corbel" w:hAnsi="Corbel"/>
          <w:szCs w:val="24"/>
        </w:rPr>
      </w:pP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7FB62" w14:textId="77777777" w:rsidR="00644D63" w:rsidRDefault="00644D63" w:rsidP="00C16ABF">
      <w:pPr>
        <w:spacing w:after="0" w:line="240" w:lineRule="auto"/>
      </w:pPr>
      <w:r>
        <w:separator/>
      </w:r>
    </w:p>
  </w:endnote>
  <w:endnote w:type="continuationSeparator" w:id="0">
    <w:p w14:paraId="45E5C22A" w14:textId="77777777" w:rsidR="00644D63" w:rsidRDefault="00644D6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F0560" w14:textId="77777777" w:rsidR="00644D63" w:rsidRDefault="00644D63" w:rsidP="00C16ABF">
      <w:pPr>
        <w:spacing w:after="0" w:line="240" w:lineRule="auto"/>
      </w:pPr>
      <w:r>
        <w:separator/>
      </w:r>
    </w:p>
  </w:footnote>
  <w:footnote w:type="continuationSeparator" w:id="0">
    <w:p w14:paraId="6DCC7262" w14:textId="77777777" w:rsidR="00644D63" w:rsidRDefault="00644D63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02EE"/>
    <w:multiLevelType w:val="hybridMultilevel"/>
    <w:tmpl w:val="04D4A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A4EAB"/>
    <w:multiLevelType w:val="hybridMultilevel"/>
    <w:tmpl w:val="572CA960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5173F0"/>
    <w:multiLevelType w:val="hybridMultilevel"/>
    <w:tmpl w:val="04D4A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CC3966"/>
    <w:multiLevelType w:val="hybridMultilevel"/>
    <w:tmpl w:val="E65ABAE2"/>
    <w:lvl w:ilvl="0" w:tplc="8B7EDE3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7799"/>
    <w:multiLevelType w:val="hybridMultilevel"/>
    <w:tmpl w:val="5956972C"/>
    <w:lvl w:ilvl="0" w:tplc="AB960A6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57552B"/>
    <w:multiLevelType w:val="hybridMultilevel"/>
    <w:tmpl w:val="5644E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1022421">
    <w:abstractNumId w:val="2"/>
  </w:num>
  <w:num w:numId="2" w16cid:durableId="1656252717">
    <w:abstractNumId w:val="5"/>
  </w:num>
  <w:num w:numId="3" w16cid:durableId="1944797614">
    <w:abstractNumId w:val="7"/>
  </w:num>
  <w:num w:numId="4" w16cid:durableId="895435036">
    <w:abstractNumId w:val="1"/>
  </w:num>
  <w:num w:numId="5" w16cid:durableId="678431417">
    <w:abstractNumId w:val="4"/>
  </w:num>
  <w:num w:numId="6" w16cid:durableId="1686130036">
    <w:abstractNumId w:val="6"/>
  </w:num>
  <w:num w:numId="7" w16cid:durableId="5439792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626823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1A69"/>
    <w:rsid w:val="000048FD"/>
    <w:rsid w:val="000077B4"/>
    <w:rsid w:val="0001150C"/>
    <w:rsid w:val="00014399"/>
    <w:rsid w:val="00015B8F"/>
    <w:rsid w:val="00022ECE"/>
    <w:rsid w:val="00042A51"/>
    <w:rsid w:val="00042D2E"/>
    <w:rsid w:val="00044C82"/>
    <w:rsid w:val="000657BD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0F46"/>
    <w:rsid w:val="000B192D"/>
    <w:rsid w:val="000B28EE"/>
    <w:rsid w:val="000B3E37"/>
    <w:rsid w:val="000C683B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4D44"/>
    <w:rsid w:val="001611F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D657B"/>
    <w:rsid w:val="001D7B54"/>
    <w:rsid w:val="001E0209"/>
    <w:rsid w:val="001F2CA2"/>
    <w:rsid w:val="00200418"/>
    <w:rsid w:val="002144C0"/>
    <w:rsid w:val="00215FA7"/>
    <w:rsid w:val="0022477D"/>
    <w:rsid w:val="002278A9"/>
    <w:rsid w:val="002336F9"/>
    <w:rsid w:val="002353EC"/>
    <w:rsid w:val="0024028F"/>
    <w:rsid w:val="00244ABC"/>
    <w:rsid w:val="002450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4D88"/>
    <w:rsid w:val="00305C92"/>
    <w:rsid w:val="003151C5"/>
    <w:rsid w:val="003343CF"/>
    <w:rsid w:val="0034000B"/>
    <w:rsid w:val="00346FE9"/>
    <w:rsid w:val="0034759A"/>
    <w:rsid w:val="003503F6"/>
    <w:rsid w:val="003519AC"/>
    <w:rsid w:val="003530DD"/>
    <w:rsid w:val="00356A26"/>
    <w:rsid w:val="00357DDE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05D9"/>
    <w:rsid w:val="0045295A"/>
    <w:rsid w:val="00461EFC"/>
    <w:rsid w:val="00462440"/>
    <w:rsid w:val="004652C2"/>
    <w:rsid w:val="004706D1"/>
    <w:rsid w:val="00471326"/>
    <w:rsid w:val="0047598D"/>
    <w:rsid w:val="0048197A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52C"/>
    <w:rsid w:val="0050496F"/>
    <w:rsid w:val="0051276D"/>
    <w:rsid w:val="00513B6F"/>
    <w:rsid w:val="00517C63"/>
    <w:rsid w:val="005363C4"/>
    <w:rsid w:val="00536BDE"/>
    <w:rsid w:val="00543ACC"/>
    <w:rsid w:val="00555A2C"/>
    <w:rsid w:val="00564A6A"/>
    <w:rsid w:val="0056696D"/>
    <w:rsid w:val="00586468"/>
    <w:rsid w:val="0059484D"/>
    <w:rsid w:val="005A0855"/>
    <w:rsid w:val="005A133C"/>
    <w:rsid w:val="005A3196"/>
    <w:rsid w:val="005C080F"/>
    <w:rsid w:val="005C55E5"/>
    <w:rsid w:val="005C696A"/>
    <w:rsid w:val="005E6E85"/>
    <w:rsid w:val="005F1198"/>
    <w:rsid w:val="005F31D2"/>
    <w:rsid w:val="006048FE"/>
    <w:rsid w:val="0061029B"/>
    <w:rsid w:val="00617230"/>
    <w:rsid w:val="006218C5"/>
    <w:rsid w:val="00621CE1"/>
    <w:rsid w:val="006221EE"/>
    <w:rsid w:val="0062616B"/>
    <w:rsid w:val="00627FC9"/>
    <w:rsid w:val="00632FEA"/>
    <w:rsid w:val="00644D63"/>
    <w:rsid w:val="00647FA8"/>
    <w:rsid w:val="00650C5F"/>
    <w:rsid w:val="00654934"/>
    <w:rsid w:val="006620D9"/>
    <w:rsid w:val="00671958"/>
    <w:rsid w:val="00675843"/>
    <w:rsid w:val="00696477"/>
    <w:rsid w:val="006B2097"/>
    <w:rsid w:val="006B5761"/>
    <w:rsid w:val="006D050F"/>
    <w:rsid w:val="006D6139"/>
    <w:rsid w:val="006E5D65"/>
    <w:rsid w:val="006F1282"/>
    <w:rsid w:val="006F1FBC"/>
    <w:rsid w:val="006F31E2"/>
    <w:rsid w:val="00706544"/>
    <w:rsid w:val="007072BA"/>
    <w:rsid w:val="00714C02"/>
    <w:rsid w:val="0071620A"/>
    <w:rsid w:val="00724677"/>
    <w:rsid w:val="00725459"/>
    <w:rsid w:val="007304F0"/>
    <w:rsid w:val="007327BD"/>
    <w:rsid w:val="00734608"/>
    <w:rsid w:val="00736B6B"/>
    <w:rsid w:val="00745302"/>
    <w:rsid w:val="007461D6"/>
    <w:rsid w:val="00746EC8"/>
    <w:rsid w:val="00763BF1"/>
    <w:rsid w:val="00766FD4"/>
    <w:rsid w:val="00775865"/>
    <w:rsid w:val="00777193"/>
    <w:rsid w:val="0078168C"/>
    <w:rsid w:val="00787C2A"/>
    <w:rsid w:val="00790E27"/>
    <w:rsid w:val="007A364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0D77"/>
    <w:rsid w:val="008449B3"/>
    <w:rsid w:val="008552A2"/>
    <w:rsid w:val="0085747A"/>
    <w:rsid w:val="0088017C"/>
    <w:rsid w:val="008844D9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C624D"/>
    <w:rsid w:val="008D3DFB"/>
    <w:rsid w:val="008E64F4"/>
    <w:rsid w:val="008F12C9"/>
    <w:rsid w:val="008F6E29"/>
    <w:rsid w:val="00914466"/>
    <w:rsid w:val="00916188"/>
    <w:rsid w:val="00920D95"/>
    <w:rsid w:val="00923D7D"/>
    <w:rsid w:val="00945A7D"/>
    <w:rsid w:val="009508DF"/>
    <w:rsid w:val="00950DAC"/>
    <w:rsid w:val="00954A07"/>
    <w:rsid w:val="00984B23"/>
    <w:rsid w:val="00991867"/>
    <w:rsid w:val="00997F14"/>
    <w:rsid w:val="009A78D9"/>
    <w:rsid w:val="009B1131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609C3"/>
    <w:rsid w:val="00A60F58"/>
    <w:rsid w:val="00A72D68"/>
    <w:rsid w:val="00A77790"/>
    <w:rsid w:val="00A84C85"/>
    <w:rsid w:val="00A93537"/>
    <w:rsid w:val="00A97DE1"/>
    <w:rsid w:val="00AA2E0A"/>
    <w:rsid w:val="00AB053C"/>
    <w:rsid w:val="00AD035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6A3B"/>
    <w:rsid w:val="00B2039E"/>
    <w:rsid w:val="00B3130B"/>
    <w:rsid w:val="00B40ADB"/>
    <w:rsid w:val="00B423D4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2A87"/>
    <w:rsid w:val="00C058B4"/>
    <w:rsid w:val="00C05F44"/>
    <w:rsid w:val="00C131B5"/>
    <w:rsid w:val="00C16ABF"/>
    <w:rsid w:val="00C170AE"/>
    <w:rsid w:val="00C24275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4460"/>
    <w:rsid w:val="00D24EC5"/>
    <w:rsid w:val="00D26B2C"/>
    <w:rsid w:val="00D352C9"/>
    <w:rsid w:val="00D425B2"/>
    <w:rsid w:val="00D428D6"/>
    <w:rsid w:val="00D552B2"/>
    <w:rsid w:val="00D608D1"/>
    <w:rsid w:val="00D74119"/>
    <w:rsid w:val="00D765F2"/>
    <w:rsid w:val="00D8075B"/>
    <w:rsid w:val="00D834A8"/>
    <w:rsid w:val="00D8678B"/>
    <w:rsid w:val="00DA2114"/>
    <w:rsid w:val="00DA6057"/>
    <w:rsid w:val="00DC6D0C"/>
    <w:rsid w:val="00DE09C0"/>
    <w:rsid w:val="00DE4A14"/>
    <w:rsid w:val="00DF320D"/>
    <w:rsid w:val="00DF71C8"/>
    <w:rsid w:val="00E07DFC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59CC"/>
    <w:rsid w:val="00E77E88"/>
    <w:rsid w:val="00E8107D"/>
    <w:rsid w:val="00E960BB"/>
    <w:rsid w:val="00EA2074"/>
    <w:rsid w:val="00EA4832"/>
    <w:rsid w:val="00EA4E9D"/>
    <w:rsid w:val="00EA5174"/>
    <w:rsid w:val="00EC4899"/>
    <w:rsid w:val="00ED03AB"/>
    <w:rsid w:val="00ED1749"/>
    <w:rsid w:val="00ED32D2"/>
    <w:rsid w:val="00EE32DE"/>
    <w:rsid w:val="00EE5457"/>
    <w:rsid w:val="00F070AB"/>
    <w:rsid w:val="00F17567"/>
    <w:rsid w:val="00F27A7B"/>
    <w:rsid w:val="00F319AA"/>
    <w:rsid w:val="00F526AF"/>
    <w:rsid w:val="00F617C3"/>
    <w:rsid w:val="00F7066B"/>
    <w:rsid w:val="00F83B28"/>
    <w:rsid w:val="00F84253"/>
    <w:rsid w:val="00F85CA8"/>
    <w:rsid w:val="00F974DA"/>
    <w:rsid w:val="00FA46E5"/>
    <w:rsid w:val="00FB2EFA"/>
    <w:rsid w:val="00FB7DBA"/>
    <w:rsid w:val="00FC1C25"/>
    <w:rsid w:val="00FC3F45"/>
    <w:rsid w:val="00FD503F"/>
    <w:rsid w:val="00FD7589"/>
    <w:rsid w:val="00FF016A"/>
    <w:rsid w:val="00FF0DC5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DCC48"/>
  <w15:docId w15:val="{70877CEF-4315-4193-94C9-B612A02C1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19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19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197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19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197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2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7794EB-DA32-4167-A865-BFB4D0B83E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D776C0-BBD1-4842-9B85-3546EFB4C0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B2E539-96AE-4A38-91B0-04CD86A96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B0A177-7C1D-452A-8718-7117EEA09B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32</TotalTime>
  <Pages>4</Pages>
  <Words>990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Fura</cp:lastModifiedBy>
  <cp:revision>39</cp:revision>
  <cp:lastPrinted>2019-02-06T12:12:00Z</cp:lastPrinted>
  <dcterms:created xsi:type="dcterms:W3CDTF">2020-10-14T14:32:00Z</dcterms:created>
  <dcterms:modified xsi:type="dcterms:W3CDTF">2025-10-30T15:22:00Z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